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6779F7" w14:textId="3434D808" w:rsidR="007D20B9" w:rsidRDefault="007D20B9" w:rsidP="007D20B9">
      <w:pPr>
        <w:tabs>
          <w:tab w:val="left" w:pos="993"/>
          <w:tab w:val="left" w:pos="1134"/>
        </w:tabs>
        <w:rPr>
          <w:rFonts w:cs="Arial"/>
        </w:rPr>
      </w:pPr>
      <w:r w:rsidRPr="00412C32">
        <w:rPr>
          <w:rFonts w:cs="Arial"/>
        </w:rPr>
        <w:t xml:space="preserve">Številka: </w:t>
      </w:r>
      <w:r>
        <w:rPr>
          <w:rFonts w:cs="Arial"/>
        </w:rPr>
        <w:t>4301-00</w:t>
      </w:r>
      <w:r w:rsidR="00990EA8">
        <w:rPr>
          <w:rFonts w:cs="Arial"/>
        </w:rPr>
        <w:t>30</w:t>
      </w:r>
      <w:r>
        <w:rPr>
          <w:rFonts w:cs="Arial"/>
        </w:rPr>
        <w:t>/202</w:t>
      </w:r>
      <w:r w:rsidR="00042E92">
        <w:rPr>
          <w:rFonts w:cs="Arial"/>
        </w:rPr>
        <w:t>4</w:t>
      </w:r>
    </w:p>
    <w:p w14:paraId="1BBEAE3B" w14:textId="5C42FB2F" w:rsidR="007D20B9" w:rsidRDefault="007D20B9" w:rsidP="007D20B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BR:202</w:t>
      </w:r>
      <w:r w:rsidR="00042E92">
        <w:rPr>
          <w:rFonts w:cs="Arial"/>
        </w:rPr>
        <w:t>4</w:t>
      </w:r>
      <w:r>
        <w:rPr>
          <w:rFonts w:cs="Arial"/>
        </w:rPr>
        <w:t>-</w:t>
      </w:r>
      <w:r w:rsidR="00990EA8">
        <w:rPr>
          <w:rFonts w:cs="Arial"/>
        </w:rPr>
        <w:t>190</w:t>
      </w:r>
      <w:bookmarkStart w:id="0" w:name="_GoBack"/>
      <w:bookmarkEnd w:id="0"/>
    </w:p>
    <w:p w14:paraId="1BBBFD1C" w14:textId="5B8234EF" w:rsidR="00171C66" w:rsidRDefault="00171C66" w:rsidP="007D20B9">
      <w:pPr>
        <w:tabs>
          <w:tab w:val="left" w:pos="993"/>
          <w:tab w:val="left" w:pos="1134"/>
        </w:tabs>
        <w:rPr>
          <w:rFonts w:cs="Arial"/>
        </w:rPr>
      </w:pPr>
    </w:p>
    <w:p w14:paraId="2D358E4A" w14:textId="77777777" w:rsidR="00171C66" w:rsidRPr="001E6CD7" w:rsidRDefault="00171C66" w:rsidP="007D20B9">
      <w:pPr>
        <w:tabs>
          <w:tab w:val="left" w:pos="993"/>
          <w:tab w:val="left" w:pos="1134"/>
        </w:tabs>
        <w:rPr>
          <w:rFonts w:cs="Arial"/>
        </w:rPr>
      </w:pP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70D795AF" w14:textId="77777777" w:rsidR="00A86CFA" w:rsidRDefault="00A86CFA" w:rsidP="00E05D11">
      <w:pPr>
        <w:tabs>
          <w:tab w:val="left" w:pos="1083"/>
        </w:tabs>
        <w:rPr>
          <w:rFonts w:cs="Arial"/>
        </w:rPr>
      </w:pPr>
    </w:p>
    <w:p w14:paraId="752C9141" w14:textId="4104D120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22E612CB" w:rsidR="005B230F" w:rsidRDefault="005B230F" w:rsidP="005B230F">
      <w:pPr>
        <w:tabs>
          <w:tab w:val="left" w:pos="1083"/>
        </w:tabs>
        <w:rPr>
          <w:rFonts w:cs="Arial"/>
        </w:rPr>
      </w:pPr>
    </w:p>
    <w:p w14:paraId="6F6BB6DB" w14:textId="77777777" w:rsidR="00275CD0" w:rsidRDefault="00275CD0" w:rsidP="005B230F">
      <w:pPr>
        <w:tabs>
          <w:tab w:val="left" w:pos="1083"/>
        </w:tabs>
        <w:rPr>
          <w:rFonts w:cs="Arial"/>
        </w:rPr>
      </w:pPr>
    </w:p>
    <w:p w14:paraId="3D621A04" w14:textId="3040A2BA" w:rsidR="005B230F" w:rsidRPr="00A86CFA" w:rsidRDefault="00A86CFA" w:rsidP="005B230F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>Sklop 1: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5501"/>
        <w:gridCol w:w="3544"/>
      </w:tblGrid>
      <w:tr w:rsidR="00275CD0" w:rsidRPr="00AC3998" w14:paraId="0FC82652" w14:textId="77777777" w:rsidTr="005B1D39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C1DF970" w14:textId="1AB29B1D" w:rsidR="00275CD0" w:rsidRPr="00AC3998" w:rsidRDefault="00275CD0" w:rsidP="002F77BA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5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4F70146" w14:textId="39E7AC9E" w:rsidR="00275CD0" w:rsidRPr="00AC3998" w:rsidRDefault="00275CD0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  <w:r>
              <w:rPr>
                <w:rFonts w:cs="Arial"/>
                <w:b/>
                <w:bCs/>
                <w:color w:val="000000"/>
              </w:rPr>
              <w:t xml:space="preserve"> + STORITVE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64B2BC6" w14:textId="77777777" w:rsidR="00DD3677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</w:t>
            </w:r>
            <w:r w:rsidR="00DD3677">
              <w:rPr>
                <w:rFonts w:cs="Arial"/>
                <w:b/>
                <w:bCs/>
                <w:color w:val="000000"/>
              </w:rPr>
              <w:t xml:space="preserve">ponudbena 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vrednost </w:t>
            </w:r>
          </w:p>
          <w:p w14:paraId="718241C5" w14:textId="6BE83521" w:rsidR="00275CD0" w:rsidRPr="00AC3998" w:rsidRDefault="00F42BA9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="00275CD0"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275CD0" w:rsidRPr="00AC3998" w14:paraId="37314A87" w14:textId="77777777" w:rsidTr="005B1D39">
        <w:trPr>
          <w:trHeight w:val="61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DE60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B0205" w14:textId="7A70963C" w:rsidR="002556A3" w:rsidRDefault="00D81C2D" w:rsidP="002F77BA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Sladkor 25/1</w:t>
            </w:r>
          </w:p>
          <w:p w14:paraId="2DC9C066" w14:textId="7666F648" w:rsidR="00275CD0" w:rsidRPr="00AC3998" w:rsidRDefault="00171C66" w:rsidP="002F77BA">
            <w:pPr>
              <w:rPr>
                <w:rFonts w:cs="Arial"/>
                <w:b/>
                <w:bCs/>
                <w:color w:val="000000"/>
              </w:rPr>
            </w:pP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>(</w:t>
            </w:r>
            <w:r w:rsidR="002556A3"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blago, </w:t>
            </w:r>
            <w:r w:rsidR="005B1D39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s skladiščenjem, </w:t>
            </w: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>obnavljanjem</w:t>
            </w:r>
            <w:r w:rsidR="005B1D39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 in odpremo</w:t>
            </w: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895A" w14:textId="503C9BD8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75CD0" w:rsidRPr="00AC3998" w14:paraId="19FF96EB" w14:textId="77777777" w:rsidTr="005B1D39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904F24F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5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DD0B5A9" w14:textId="77777777" w:rsidR="00275CD0" w:rsidRPr="00AC3998" w:rsidRDefault="00275CD0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3FFD244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</w:tr>
    </w:tbl>
    <w:p w14:paraId="417614B4" w14:textId="77AB5CC4" w:rsidR="00AC3998" w:rsidRDefault="00AC3998" w:rsidP="005B230F">
      <w:pPr>
        <w:tabs>
          <w:tab w:val="left" w:pos="1083"/>
        </w:tabs>
        <w:rPr>
          <w:rFonts w:cs="Arial"/>
        </w:rPr>
      </w:pPr>
    </w:p>
    <w:p w14:paraId="0412C68A" w14:textId="77777777" w:rsidR="00275CD0" w:rsidRDefault="00275CD0" w:rsidP="005B230F">
      <w:pPr>
        <w:tabs>
          <w:tab w:val="left" w:pos="1083"/>
        </w:tabs>
        <w:rPr>
          <w:rFonts w:cs="Arial"/>
        </w:rPr>
      </w:pPr>
    </w:p>
    <w:p w14:paraId="0485D08D" w14:textId="015E6667" w:rsidR="00365267" w:rsidRDefault="00365267" w:rsidP="005B230F">
      <w:pPr>
        <w:tabs>
          <w:tab w:val="left" w:pos="1083"/>
        </w:tabs>
        <w:rPr>
          <w:rFonts w:cs="Arial"/>
        </w:rPr>
      </w:pPr>
    </w:p>
    <w:p w14:paraId="1D8B33BE" w14:textId="4B5E51BF" w:rsidR="00DD3677" w:rsidRDefault="00DD3677" w:rsidP="005B230F">
      <w:pPr>
        <w:tabs>
          <w:tab w:val="left" w:pos="1083"/>
        </w:tabs>
        <w:rPr>
          <w:rFonts w:cs="Arial"/>
        </w:rPr>
      </w:pPr>
    </w:p>
    <w:p w14:paraId="7C72F296" w14:textId="77777777" w:rsidR="00DD3677" w:rsidRDefault="00DD3677" w:rsidP="005B230F">
      <w:pPr>
        <w:tabs>
          <w:tab w:val="left" w:pos="1083"/>
        </w:tabs>
        <w:rPr>
          <w:rFonts w:cs="Arial"/>
        </w:rPr>
      </w:pPr>
    </w:p>
    <w:p w14:paraId="6D692E3C" w14:textId="1FD72671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3604BB">
        <w:rPr>
          <w:rFonts w:cs="Arial"/>
        </w:rPr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0EC14AB6" w:rsidR="00604DDB" w:rsidRDefault="00275CD0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 xml:space="preserve">Podpis </w:t>
      </w:r>
      <w:r w:rsidR="00F82038">
        <w:rPr>
          <w:rFonts w:cs="Arial"/>
        </w:rPr>
        <w:t xml:space="preserve">in žig </w:t>
      </w:r>
      <w:r w:rsidR="003604BB">
        <w:rPr>
          <w:rFonts w:cs="Arial"/>
        </w:rPr>
        <w:t>zakonitega zastopnika</w:t>
      </w:r>
    </w:p>
    <w:p w14:paraId="4A1DCB8C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4D0089E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153835E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735E1FC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502FF349" w14:textId="430F3174" w:rsidR="00275CD0" w:rsidRDefault="00275CD0" w:rsidP="00AC3998">
      <w:pPr>
        <w:ind w:right="-32"/>
        <w:jc w:val="both"/>
        <w:rPr>
          <w:rFonts w:cs="Arial"/>
          <w:i/>
        </w:rPr>
      </w:pPr>
    </w:p>
    <w:p w14:paraId="38E8FB7E" w14:textId="4C406452" w:rsidR="00275CD0" w:rsidRDefault="00275CD0" w:rsidP="00AC3998">
      <w:pPr>
        <w:ind w:right="-32"/>
        <w:jc w:val="both"/>
        <w:rPr>
          <w:rFonts w:cs="Arial"/>
          <w:i/>
        </w:rPr>
      </w:pPr>
    </w:p>
    <w:p w14:paraId="5D55869D" w14:textId="351A134C" w:rsidR="00D81C2D" w:rsidRDefault="00D81C2D" w:rsidP="00AC3998">
      <w:pPr>
        <w:ind w:right="-32"/>
        <w:jc w:val="both"/>
        <w:rPr>
          <w:rFonts w:cs="Arial"/>
          <w:i/>
        </w:rPr>
      </w:pPr>
    </w:p>
    <w:p w14:paraId="4463116B" w14:textId="27A0024D" w:rsidR="00D81C2D" w:rsidRDefault="00D81C2D" w:rsidP="00AC3998">
      <w:pPr>
        <w:ind w:right="-32"/>
        <w:jc w:val="both"/>
        <w:rPr>
          <w:rFonts w:cs="Arial"/>
          <w:i/>
        </w:rPr>
      </w:pPr>
    </w:p>
    <w:p w14:paraId="408501F0" w14:textId="77777777" w:rsidR="00D81C2D" w:rsidRDefault="00D81C2D" w:rsidP="00AC3998">
      <w:pPr>
        <w:ind w:right="-32"/>
        <w:jc w:val="both"/>
        <w:rPr>
          <w:rFonts w:cs="Arial"/>
          <w:i/>
        </w:rPr>
      </w:pPr>
    </w:p>
    <w:p w14:paraId="7D320A6F" w14:textId="7D1FF500" w:rsidR="00DD3677" w:rsidRDefault="00DD3677" w:rsidP="00AC3998">
      <w:pPr>
        <w:ind w:right="-32"/>
        <w:jc w:val="both"/>
        <w:rPr>
          <w:rFonts w:cs="Arial"/>
          <w:i/>
        </w:rPr>
      </w:pPr>
    </w:p>
    <w:p w14:paraId="4E06EA6C" w14:textId="77777777" w:rsidR="00DD3677" w:rsidRDefault="00DD3677" w:rsidP="00AC3998">
      <w:pPr>
        <w:ind w:right="-32"/>
        <w:jc w:val="both"/>
        <w:rPr>
          <w:rFonts w:cs="Arial"/>
          <w:i/>
        </w:rPr>
      </w:pPr>
    </w:p>
    <w:p w14:paraId="18BF8984" w14:textId="3FE5E6F7" w:rsidR="00D47195" w:rsidRPr="00E81DF5" w:rsidRDefault="00E75CBE" w:rsidP="00AC3998">
      <w:pPr>
        <w:ind w:right="-32"/>
        <w:jc w:val="both"/>
        <w:rPr>
          <w:rFonts w:cs="Arial"/>
          <w:i/>
        </w:rPr>
      </w:pPr>
      <w:r>
        <w:rPr>
          <w:rFonts w:cs="Arial"/>
          <w:i/>
        </w:rPr>
        <w:t>O</w:t>
      </w:r>
      <w:r w:rsidR="00604DDB" w:rsidRPr="00E81DF5">
        <w:rPr>
          <w:rFonts w:cs="Arial"/>
          <w:i/>
        </w:rPr>
        <w:t xml:space="preserve">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="00604DDB"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275CD0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409E02" w14:textId="77777777" w:rsidR="00036EF2" w:rsidRDefault="00036EF2">
      <w:r>
        <w:separator/>
      </w:r>
    </w:p>
  </w:endnote>
  <w:endnote w:type="continuationSeparator" w:id="0">
    <w:p w14:paraId="100EDB6B" w14:textId="77777777" w:rsidR="00036EF2" w:rsidRDefault="00036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66A51269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307A37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307A37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5BA7EFB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07A3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07A37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5085D2" w14:textId="77777777" w:rsidR="00036EF2" w:rsidRDefault="00036EF2">
      <w:r>
        <w:separator/>
      </w:r>
    </w:p>
  </w:footnote>
  <w:footnote w:type="continuationSeparator" w:id="0">
    <w:p w14:paraId="167D59D9" w14:textId="77777777" w:rsidR="00036EF2" w:rsidRDefault="00036E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6868D846" w:rsidR="00C0552D" w:rsidRPr="000E02BD" w:rsidRDefault="000E02BD" w:rsidP="0078234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E02BD"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45EC5">
            <w:rPr>
              <w:rFonts w:cs="Arial"/>
              <w:color w:val="000000"/>
              <w:sz w:val="16"/>
              <w:szCs w:val="16"/>
            </w:rPr>
            <w:t>–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E06FA">
            <w:rPr>
              <w:rFonts w:cs="Arial"/>
              <w:color w:val="000000"/>
              <w:sz w:val="16"/>
              <w:szCs w:val="16"/>
            </w:rPr>
            <w:t>BLAGO</w:t>
          </w:r>
          <w:r w:rsidR="002F77BA">
            <w:rPr>
              <w:rFonts w:cs="Arial"/>
              <w:color w:val="000000"/>
              <w:sz w:val="16"/>
              <w:szCs w:val="16"/>
            </w:rPr>
            <w:t xml:space="preserve"> +</w:t>
          </w:r>
          <w:r w:rsidR="0078234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F77B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36EF2"/>
    <w:rsid w:val="000412BC"/>
    <w:rsid w:val="00041835"/>
    <w:rsid w:val="00041EB9"/>
    <w:rsid w:val="00042D0E"/>
    <w:rsid w:val="00042E92"/>
    <w:rsid w:val="00046CE2"/>
    <w:rsid w:val="0005065F"/>
    <w:rsid w:val="000576FB"/>
    <w:rsid w:val="000729ED"/>
    <w:rsid w:val="00073105"/>
    <w:rsid w:val="000767FF"/>
    <w:rsid w:val="00087BED"/>
    <w:rsid w:val="00096243"/>
    <w:rsid w:val="00096BE4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71BD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47AB4"/>
    <w:rsid w:val="00160C80"/>
    <w:rsid w:val="00166414"/>
    <w:rsid w:val="00171C66"/>
    <w:rsid w:val="0017296F"/>
    <w:rsid w:val="00174BFE"/>
    <w:rsid w:val="00183318"/>
    <w:rsid w:val="001A192F"/>
    <w:rsid w:val="001A7BD0"/>
    <w:rsid w:val="001B4703"/>
    <w:rsid w:val="001D16E0"/>
    <w:rsid w:val="001D4E48"/>
    <w:rsid w:val="001D694D"/>
    <w:rsid w:val="001F6F0F"/>
    <w:rsid w:val="0020233B"/>
    <w:rsid w:val="002050F8"/>
    <w:rsid w:val="00213ABA"/>
    <w:rsid w:val="0022212F"/>
    <w:rsid w:val="00227FB0"/>
    <w:rsid w:val="00231CFA"/>
    <w:rsid w:val="00235E41"/>
    <w:rsid w:val="002413BB"/>
    <w:rsid w:val="00241698"/>
    <w:rsid w:val="0025100F"/>
    <w:rsid w:val="00251D3F"/>
    <w:rsid w:val="002556A3"/>
    <w:rsid w:val="002618E0"/>
    <w:rsid w:val="00263BEF"/>
    <w:rsid w:val="002711AE"/>
    <w:rsid w:val="00273761"/>
    <w:rsid w:val="00275CD0"/>
    <w:rsid w:val="00277706"/>
    <w:rsid w:val="00283EE6"/>
    <w:rsid w:val="00285B81"/>
    <w:rsid w:val="002867A6"/>
    <w:rsid w:val="002927A2"/>
    <w:rsid w:val="002A6A46"/>
    <w:rsid w:val="002B28E0"/>
    <w:rsid w:val="002C2E44"/>
    <w:rsid w:val="002D6A3C"/>
    <w:rsid w:val="002E1329"/>
    <w:rsid w:val="002E2FD3"/>
    <w:rsid w:val="002E6B63"/>
    <w:rsid w:val="002F0041"/>
    <w:rsid w:val="002F2402"/>
    <w:rsid w:val="002F678E"/>
    <w:rsid w:val="002F68A9"/>
    <w:rsid w:val="002F77BA"/>
    <w:rsid w:val="00301033"/>
    <w:rsid w:val="00307A37"/>
    <w:rsid w:val="00315EE6"/>
    <w:rsid w:val="00324C4C"/>
    <w:rsid w:val="00325D8B"/>
    <w:rsid w:val="00326834"/>
    <w:rsid w:val="0035043A"/>
    <w:rsid w:val="003604BB"/>
    <w:rsid w:val="00365267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4EE5"/>
    <w:rsid w:val="003E4CFC"/>
    <w:rsid w:val="003E5C55"/>
    <w:rsid w:val="003F0DE7"/>
    <w:rsid w:val="003F4DE6"/>
    <w:rsid w:val="00405B0C"/>
    <w:rsid w:val="00406373"/>
    <w:rsid w:val="004303F4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724B4"/>
    <w:rsid w:val="005753D9"/>
    <w:rsid w:val="00581571"/>
    <w:rsid w:val="0058399F"/>
    <w:rsid w:val="00585E87"/>
    <w:rsid w:val="005A785E"/>
    <w:rsid w:val="005B1D39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5A3C"/>
    <w:rsid w:val="006776D7"/>
    <w:rsid w:val="0067786C"/>
    <w:rsid w:val="00692649"/>
    <w:rsid w:val="006A3FBC"/>
    <w:rsid w:val="006C4BCD"/>
    <w:rsid w:val="006D3E51"/>
    <w:rsid w:val="006D59F7"/>
    <w:rsid w:val="006E06FA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530E0"/>
    <w:rsid w:val="00767A5A"/>
    <w:rsid w:val="00780396"/>
    <w:rsid w:val="0078234B"/>
    <w:rsid w:val="0078319E"/>
    <w:rsid w:val="00783525"/>
    <w:rsid w:val="007838D2"/>
    <w:rsid w:val="007936E3"/>
    <w:rsid w:val="007B3F60"/>
    <w:rsid w:val="007B5CF1"/>
    <w:rsid w:val="007D20B9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054F"/>
    <w:rsid w:val="00833AC6"/>
    <w:rsid w:val="00843739"/>
    <w:rsid w:val="00847017"/>
    <w:rsid w:val="0085305E"/>
    <w:rsid w:val="00853F3C"/>
    <w:rsid w:val="0087181D"/>
    <w:rsid w:val="00882006"/>
    <w:rsid w:val="00895F3B"/>
    <w:rsid w:val="008A0761"/>
    <w:rsid w:val="008A2A3F"/>
    <w:rsid w:val="008A757F"/>
    <w:rsid w:val="008B25C9"/>
    <w:rsid w:val="008B7989"/>
    <w:rsid w:val="008C2AC2"/>
    <w:rsid w:val="008D3406"/>
    <w:rsid w:val="008D6DCE"/>
    <w:rsid w:val="008E64FA"/>
    <w:rsid w:val="008E7AB1"/>
    <w:rsid w:val="008F3E2F"/>
    <w:rsid w:val="00913CF8"/>
    <w:rsid w:val="0092346D"/>
    <w:rsid w:val="009418D8"/>
    <w:rsid w:val="00945160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90EA8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6B28"/>
    <w:rsid w:val="00A57325"/>
    <w:rsid w:val="00A75802"/>
    <w:rsid w:val="00A83E62"/>
    <w:rsid w:val="00A86CFA"/>
    <w:rsid w:val="00A92149"/>
    <w:rsid w:val="00AA0713"/>
    <w:rsid w:val="00AA2F1C"/>
    <w:rsid w:val="00AB063B"/>
    <w:rsid w:val="00AB1522"/>
    <w:rsid w:val="00AB3346"/>
    <w:rsid w:val="00AB4674"/>
    <w:rsid w:val="00AB4841"/>
    <w:rsid w:val="00AC3998"/>
    <w:rsid w:val="00AC72E5"/>
    <w:rsid w:val="00AD299E"/>
    <w:rsid w:val="00AD3618"/>
    <w:rsid w:val="00AD54EA"/>
    <w:rsid w:val="00AF0AD6"/>
    <w:rsid w:val="00B021F9"/>
    <w:rsid w:val="00B13DE3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46D3D"/>
    <w:rsid w:val="00C565DD"/>
    <w:rsid w:val="00C64A95"/>
    <w:rsid w:val="00C82B34"/>
    <w:rsid w:val="00C9531D"/>
    <w:rsid w:val="00C97729"/>
    <w:rsid w:val="00CB008E"/>
    <w:rsid w:val="00CB0D95"/>
    <w:rsid w:val="00CB3899"/>
    <w:rsid w:val="00CD61B2"/>
    <w:rsid w:val="00CD7808"/>
    <w:rsid w:val="00CF12FC"/>
    <w:rsid w:val="00CF6434"/>
    <w:rsid w:val="00D05C1E"/>
    <w:rsid w:val="00D06278"/>
    <w:rsid w:val="00D1132C"/>
    <w:rsid w:val="00D168E7"/>
    <w:rsid w:val="00D2343D"/>
    <w:rsid w:val="00D278D4"/>
    <w:rsid w:val="00D47195"/>
    <w:rsid w:val="00D514B0"/>
    <w:rsid w:val="00D579F3"/>
    <w:rsid w:val="00D707B4"/>
    <w:rsid w:val="00D7309B"/>
    <w:rsid w:val="00D77C8B"/>
    <w:rsid w:val="00D81C2D"/>
    <w:rsid w:val="00D8275B"/>
    <w:rsid w:val="00D83E17"/>
    <w:rsid w:val="00D84490"/>
    <w:rsid w:val="00D92C6A"/>
    <w:rsid w:val="00DA0B86"/>
    <w:rsid w:val="00DB3E61"/>
    <w:rsid w:val="00DC7B90"/>
    <w:rsid w:val="00DD21ED"/>
    <w:rsid w:val="00DD3677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45EC5"/>
    <w:rsid w:val="00E550C0"/>
    <w:rsid w:val="00E6185F"/>
    <w:rsid w:val="00E61921"/>
    <w:rsid w:val="00E676C3"/>
    <w:rsid w:val="00E749F2"/>
    <w:rsid w:val="00E75CBE"/>
    <w:rsid w:val="00E81DF5"/>
    <w:rsid w:val="00E932C8"/>
    <w:rsid w:val="00E95B73"/>
    <w:rsid w:val="00E9600A"/>
    <w:rsid w:val="00EA7B9C"/>
    <w:rsid w:val="00EB0DA9"/>
    <w:rsid w:val="00EC3D4E"/>
    <w:rsid w:val="00ED06F3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11B65"/>
    <w:rsid w:val="00F21B47"/>
    <w:rsid w:val="00F267C9"/>
    <w:rsid w:val="00F27435"/>
    <w:rsid w:val="00F35A6C"/>
    <w:rsid w:val="00F41606"/>
    <w:rsid w:val="00F42BA9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2038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5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DD9BC1-D21A-4935-A518-B44829EE205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E10CBA29-D60A-4553-BDB1-DFBADA4FD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AA3699-3DA9-4000-8D7F-E18CA2DA6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126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646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21</cp:revision>
  <cp:lastPrinted>2023-06-28T07:36:00Z</cp:lastPrinted>
  <dcterms:created xsi:type="dcterms:W3CDTF">2023-06-26T16:45:00Z</dcterms:created>
  <dcterms:modified xsi:type="dcterms:W3CDTF">2024-04-25T12:05:00Z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